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d2002fb" w14:textId="d2002f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E63D2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D23F9">
              <w:rPr>
                <w:rFonts w:ascii="Arial" w:hAnsi="Arial" w:cs="Arial"/>
              </w:rPr>
              <w:t>261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E63D27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D23F9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D23F9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D23F9" w:rsidP="00F65D4C" w:rsidRDefault="00FD23F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536E6">
        <w:rPr>
          <w:rFonts w:ascii="Arial" w:hAnsi="Arial" w:eastAsia="Times New Roman" w:cs="Arial"/>
          <w:sz w:val="24"/>
          <w:szCs w:val="24"/>
          <w:lang w:eastAsia="hr-HR"/>
        </w:rPr>
        <w:t>KUDELJNJAK j.d.o.o., Gornja Višnjica, Gornja Višnjica 20, OIB:18225149452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FD23F9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D23F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627A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065E18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uredno pozvani predstavnik predlagatelja Financijske agencije</w:t>
      </w:r>
      <w:r w:rsidR="00065E18">
        <w:rPr>
          <w:rFonts w:ascii="Arial" w:hAnsi="Arial" w:eastAsia="Times New Roman" w:cs="Arial"/>
          <w:sz w:val="24"/>
          <w:szCs w:val="24"/>
          <w:lang w:eastAsia="hr-HR"/>
        </w:rPr>
        <w:t xml:space="preserve"> i direktorica dužnika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D23F9" w:rsidR="00FD23F9">
        <w:rPr>
          <w:rFonts w:ascii="Arial" w:hAnsi="Arial" w:eastAsia="Times New Roman" w:cs="Arial"/>
          <w:sz w:val="24"/>
          <w:szCs w:val="24"/>
          <w:lang w:eastAsia="hr-HR"/>
        </w:rPr>
        <w:t>KUDELJNJAK j.d.o.o., Gornja Višnjica, Gor</w:t>
      </w:r>
      <w:r w:rsidR="00FD23F9">
        <w:rPr>
          <w:rFonts w:ascii="Arial" w:hAnsi="Arial" w:eastAsia="Times New Roman" w:cs="Arial"/>
          <w:sz w:val="24"/>
          <w:szCs w:val="24"/>
          <w:lang w:eastAsia="hr-HR"/>
        </w:rPr>
        <w:t>nja Višnjica 20, OIB:18225149452.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65E1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65E1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65E18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65E18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65E18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65E18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65E18" w:rsidR="00FD23F9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065E1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65E18" w:rsidR="00FD23F9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065E1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65E1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65E18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065E18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65E18" w:rsidR="00065E18">
        <w:rPr>
          <w:rFonts w:ascii="Arial" w:hAnsi="Arial" w:eastAsia="Times New Roman" w:cs="Arial"/>
          <w:sz w:val="24"/>
          <w:szCs w:val="24"/>
          <w:lang w:eastAsia="hr-HR"/>
        </w:rPr>
        <w:t>43.124,22</w:t>
      </w:r>
      <w:r w:rsidRPr="00065E18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065E18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65E18" w:rsidP="00F65D4C" w:rsidRDefault="00065E1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B52687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 w:rsidR="00065E18"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65E18" w:rsidP="00F65D4C" w:rsidRDefault="00065E1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724E7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65E18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13FA" w:rsidP="00501147" w:rsidRDefault="001513FA">
      <w:pPr>
        <w:spacing w:after="0" w:line="240" w:lineRule="auto"/>
      </w:pPr>
      <w:r>
        <w:separator/>
      </w:r>
    </w:p>
  </w:endnote>
  <w:endnote w:type="continuationSeparator" w:id="0">
    <w:p w:rsidR="001513FA" w:rsidP="00501147" w:rsidRDefault="0015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13FA" w:rsidP="00501147" w:rsidRDefault="001513FA">
      <w:pPr>
        <w:spacing w:after="0" w:line="240" w:lineRule="auto"/>
      </w:pPr>
      <w:r>
        <w:separator/>
      </w:r>
    </w:p>
  </w:footnote>
  <w:footnote w:type="continuationSeparator" w:id="0">
    <w:p w:rsidR="001513FA" w:rsidP="00501147" w:rsidRDefault="0015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074F3">
      <w:rPr>
        <w:rFonts w:ascii="Arial" w:hAnsi="Arial" w:cs="Arial"/>
        <w:noProof/>
        <w:sz w:val="24"/>
        <w:szCs w:val="24"/>
      </w:rPr>
      <w:t>Poslovni broj: 10 St-261/2022-9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074F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65E18"/>
    <w:rsid w:val="00082860"/>
    <w:rsid w:val="0008663B"/>
    <w:rsid w:val="00086802"/>
    <w:rsid w:val="00087C43"/>
    <w:rsid w:val="000B31CF"/>
    <w:rsid w:val="000B6F54"/>
    <w:rsid w:val="000C07B1"/>
    <w:rsid w:val="000F1A2B"/>
    <w:rsid w:val="00126B4E"/>
    <w:rsid w:val="001513FA"/>
    <w:rsid w:val="00164105"/>
    <w:rsid w:val="00194888"/>
    <w:rsid w:val="001B70EC"/>
    <w:rsid w:val="001D5D3B"/>
    <w:rsid w:val="001F6DF0"/>
    <w:rsid w:val="00207435"/>
    <w:rsid w:val="002144FF"/>
    <w:rsid w:val="002357F3"/>
    <w:rsid w:val="002361B6"/>
    <w:rsid w:val="00237FCE"/>
    <w:rsid w:val="002711F9"/>
    <w:rsid w:val="002971D6"/>
    <w:rsid w:val="002A735D"/>
    <w:rsid w:val="002B6A05"/>
    <w:rsid w:val="002C5E82"/>
    <w:rsid w:val="002D2FC4"/>
    <w:rsid w:val="002D57C9"/>
    <w:rsid w:val="002E3DDB"/>
    <w:rsid w:val="002E6979"/>
    <w:rsid w:val="002F61DE"/>
    <w:rsid w:val="00340399"/>
    <w:rsid w:val="00341823"/>
    <w:rsid w:val="00342CFC"/>
    <w:rsid w:val="00345212"/>
    <w:rsid w:val="00367E59"/>
    <w:rsid w:val="0038193C"/>
    <w:rsid w:val="00385BF0"/>
    <w:rsid w:val="00394A8C"/>
    <w:rsid w:val="00397AE7"/>
    <w:rsid w:val="003A4477"/>
    <w:rsid w:val="003A6644"/>
    <w:rsid w:val="003C0BB1"/>
    <w:rsid w:val="00420970"/>
    <w:rsid w:val="0042387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D0E3B"/>
    <w:rsid w:val="004E1C60"/>
    <w:rsid w:val="004E4278"/>
    <w:rsid w:val="00501147"/>
    <w:rsid w:val="005074F3"/>
    <w:rsid w:val="00521DEA"/>
    <w:rsid w:val="00545A86"/>
    <w:rsid w:val="0055446B"/>
    <w:rsid w:val="00597D2F"/>
    <w:rsid w:val="005C0B84"/>
    <w:rsid w:val="005E1D89"/>
    <w:rsid w:val="005E353A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4E7D"/>
    <w:rsid w:val="00732BCA"/>
    <w:rsid w:val="00741600"/>
    <w:rsid w:val="0074502A"/>
    <w:rsid w:val="00757A30"/>
    <w:rsid w:val="007802E2"/>
    <w:rsid w:val="0078776D"/>
    <w:rsid w:val="00797FF7"/>
    <w:rsid w:val="007A409A"/>
    <w:rsid w:val="007D0553"/>
    <w:rsid w:val="007E49A2"/>
    <w:rsid w:val="00801F2E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1D81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5321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F28D9"/>
    <w:rsid w:val="00B00B9A"/>
    <w:rsid w:val="00B23F49"/>
    <w:rsid w:val="00B367DA"/>
    <w:rsid w:val="00B43087"/>
    <w:rsid w:val="00B43741"/>
    <w:rsid w:val="00B52687"/>
    <w:rsid w:val="00B92B86"/>
    <w:rsid w:val="00B96C65"/>
    <w:rsid w:val="00BA36FB"/>
    <w:rsid w:val="00BA4B67"/>
    <w:rsid w:val="00BC5568"/>
    <w:rsid w:val="00BD7A74"/>
    <w:rsid w:val="00C1030E"/>
    <w:rsid w:val="00C10A76"/>
    <w:rsid w:val="00C21B7C"/>
    <w:rsid w:val="00C250D8"/>
    <w:rsid w:val="00C449A3"/>
    <w:rsid w:val="00C470B6"/>
    <w:rsid w:val="00C50709"/>
    <w:rsid w:val="00C627AE"/>
    <w:rsid w:val="00C75631"/>
    <w:rsid w:val="00CB0DAC"/>
    <w:rsid w:val="00CE3864"/>
    <w:rsid w:val="00CF6122"/>
    <w:rsid w:val="00D228AD"/>
    <w:rsid w:val="00D400B5"/>
    <w:rsid w:val="00D43FE4"/>
    <w:rsid w:val="00D441EB"/>
    <w:rsid w:val="00D50D29"/>
    <w:rsid w:val="00D803C6"/>
    <w:rsid w:val="00DB5D1B"/>
    <w:rsid w:val="00DC66A8"/>
    <w:rsid w:val="00DC70E5"/>
    <w:rsid w:val="00DD1484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3D27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54E55"/>
    <w:rsid w:val="00F65D4C"/>
    <w:rsid w:val="00F85E94"/>
    <w:rsid w:val="00F92E86"/>
    <w:rsid w:val="00FA0E69"/>
    <w:rsid w:val="00FD23F9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074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74F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74F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74F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74F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5. rujna 2022.</izvorni_sadrzaj>
    <derivirana_varijabla naziv="DomainObject.StvarniPocetakDatum_1">5. rujna 2022.</derivirana_varijabla>
  </DomainObject.StvarniPocetakDatum>
  <DomainObject.StvarniZavrsetakDatum>
    <izvorni_sadrzaj>5. rujna 2022.</izvorni_sadrzaj>
    <derivirana_varijabla naziv="DomainObject.StvarniZavrsetakDatum_1">5. rujna 2022.</derivirana_varijabla>
  </DomainObject.StvarniZavrsetakDatum>
  <DomainObject.PlaniraniZavrsetakDatum>
    <izvorni_sadrzaj>5. rujna 2022.</izvorni_sadrzaj>
    <derivirana_varijabla naziv="DomainObject.PlaniraniZavrsetakDatum_1">5. rujna 2022.</derivirana_varijabla>
  </DomainObject.PlaniraniZavrsetakDatum>
  <DomainObject.PlaniraniPocetakDatum>
    <izvorni_sadrzaj>5. rujna 2022.</izvorni_sadrzaj>
    <derivirana_varijabla naziv="DomainObject.PlaniraniPocetakDatum_1">5. rujna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2022.</izvorni_sadrzaj>
    <derivirana_varijabla naziv="DomainObject.Zapisnik.DatumKreiranja_1">5.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St-261/2022-9</izvorni_sadrzaj>
    <derivirana_varijabla naziv="DomainObject.Zapisnik.Oznaka_1">St-261/2022-9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2022.</izvorni_sadrzaj>
    <derivirana_varijabla naziv="DomainObject.Predmet.DatumIzradeOptuznogAkta_1">8. kolovoza 2022.</derivirana_varijabla>
  </DomainObject.Predmet.DatumIzradeOptuznogAkta>
  <DomainObject.Predmet.DatumIzradeOptuznogAktaFormated>
    <izvorni_sadrzaj>8.8.2022.</izvorni_sadrzaj>
    <derivirana_varijabla naziv="DomainObject.Predmet.DatumIzradeOptuznogAktaFormated_1">8.8.2022.</derivirana_varijabla>
  </DomainObject.Predmet.DatumIzradeOptuznogAktaFormated>
  <DomainObject.Predmet.DatumOsnivanja>
    <izvorni_sadrzaj>8. kolovoza 2022.</izvorni_sadrzaj>
    <derivirana_varijabla naziv="DomainObject.Predmet.DatumOsnivanja_1">8.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2022.</izvorni_sadrzaj>
    <derivirana_varijabla naziv="DomainObject.Predmet.DatumPrimitkaOptuznogAkta_1">8.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St-261/2022</izvorni_sadrzaj>
    <derivirana_varijabla naziv="DomainObject.Predmet.OznakaBroj_1">St-261/2022</derivirana_varijabla>
  </DomainObject.Predmet.OznakaBroj>
  <DomainObject.Predmet.OznakaBrojOptuznogAkta>
    <izvorni_sadrzaj>04-06-22-3985</izvorni_sadrzaj>
    <derivirana_varijabla naziv="DomainObject.Predmet.OznakaBrojOptuznogAkta_1">04-06-22-3985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KUDELJNJAK jednostavno društvo s ograničenom odgovornošću za ugostiteljstvo zastupanog po punomoćniku Andrijana Kudeljnjak</izvorni_sadrzaj>
    <derivirana_varijabla naziv="DomainObject.Predmet.ProtustrankaFormated_1">  KUDELJNJAK jednostavno društvo s ograničenom odgovornošću za ugostiteljstvo zastupanog po punomoćniku Andrijana Kudeljnjak</derivirana_varijabla>
  </DomainObject.Predmet.ProtustrankaFormated>
  <DomainObject.Predmet.ProtustrankaFormatedOIB>
    <izvorni_sadrzaj>  KUDELJNJAK jednostavno društvo s ograničenom odgovornošću za ugostiteljstvo, OIB 18225149452 zastupanog po punomoćniku Andrijana Kudeljnjak</izvorni_sadrzaj>
    <derivirana_varijabla naziv="DomainObject.Predmet.ProtustrankaFormatedOIB_1">  KUDELJNJAK jednostavno društvo s ograničenom odgovornošću za ugostiteljstvo, OIB 18225149452 zastupanog po punomoćniku Andrijana Kudeljnjak</derivirana_varijabla>
  </DomainObject.Predmet.ProtustrankaFormatedOIB>
  <DomainObject.Predmet.ProtustrankaFormatedWithAdress>
    <izvorni_sadrzaj> KUDELJNJAK jednostavno društvo s ograničenom odgovornošću za ugostiteljstvo, Gornja Višnjica 20, 42250 Gornja Višnjica zastupanog po punomoćniku Andrijana Kudeljnjak</izvorni_sadrzaj>
    <derivirana_varijabla naziv="DomainObject.Predmet.ProtustrankaFormatedWithAdress_1"> KUDELJNJAK jednostavno društvo s ograničenom odgovornošću za ugostiteljstvo, Gornja Višnjica 20, 42250 Gornja Višnjica zastupanog po punomoćniku Andrijana Kudeljnjak</derivirana_varijabla>
  </DomainObject.Predmet.ProtustrankaFormatedWithAdress>
  <DomainObject.Predmet.ProtustrankaFormatedWithAdressOIB>
    <izvorni_sadrzaj> KUDELJNJAK jednostavno društvo s ograničenom odgovornošću za ugostiteljstvo, OIB 18225149452, Gornja Višnjica 20, 42250 Gornja Višnjica zastupanog po punomoćniku Andrijana Kudeljnjak</izvorni_sadrzaj>
    <derivirana_varijabla naziv="DomainObject.Predmet.ProtustrankaFormatedWithAdressOIB_1"> KUDELJNJAK jednostavno društvo s ograničenom odgovornošću za ugostiteljstvo, OIB 18225149452, Gornja Višnjica 20, 42250 Gornja Višnjica zastupanog po punomoćniku Andrijana Kudeljnjak</derivirana_varijabla>
  </DomainObject.Predmet.ProtustrankaFormatedWithAdressOIB>
  <DomainObject.Predmet.ProtustrankaWithAdress>
    <izvorni_sadrzaj>KUDELJNJAK jednostavno društvo s ograničenom odgovornošću za ugostiteljstvo Gornja Višnjica 20, 42250 Gornja Višnjica</izvorni_sadrzaj>
    <derivirana_varijabla naziv="DomainObject.Predmet.ProtustrankaWithAdress_1">KUDELJNJAK jednostavno društvo s ograničenom odgovornošću za ugostiteljstvo Gornja Višnjica 20, 42250 Gornja Višnjica</derivirana_varijabla>
  </DomainObject.Predmet.ProtustrankaWithAdress>
  <DomainObject.Predmet.ProtustrankaWithAdressOIB>
    <izvorni_sadrzaj>KUDELJNJAK jednostavno društvo s ograničenom odgovornošću za ugostiteljstvo, OIB 18225149452, Gornja Višnjica 20, 42250 Gornja Višnjica</izvorni_sadrzaj>
    <derivirana_varijabla naziv="DomainObject.Predmet.ProtustrankaWithAdressOIB_1">KUDELJNJAK jednostavno društvo s ograničenom odgovornošću za ugostiteljstvo, OIB 18225149452, Gornja Višnjica 20, 42250 Gornja Višnjica</derivirana_varijabla>
  </DomainObject.Predmet.ProtustrankaWithAdressOIB>
  <DomainObject.Predmet.ProtustrankaNazivFormated>
    <izvorni_sadrzaj>KUDELJNJAK jednostavno društvo s ograničenom odgovornošću za ugostiteljstvo</izvorni_sadrzaj>
    <derivirana_varijabla naziv="DomainObject.Predmet.ProtustrankaNazivFormated_1">KUDELJNJAK jednostavno društvo s ograničenom odgovornošću za ugostiteljstvo</derivirana_varijabla>
  </DomainObject.Predmet.ProtustrankaNazivFormated>
  <DomainObject.Predmet.ProtustrankaNazivFormatedOIB>
    <izvorni_sadrzaj>KUDELJNJAK jednostavno društvo s ograničenom odgovornošću za ugostiteljstvo, OIB 18225149452</izvorni_sadrzaj>
    <derivirana_varijabla naziv="DomainObject.Predmet.ProtustrankaNazivFormatedOIB_1">KUDELJNJAK jednostavno društvo s ograničenom odgovornošću za ugostiteljstvo, OIB 18225149452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42932.38</izvorni_sadrzaj>
    <derivirana_varijabla naziv="DomainObject.Predmet.TrenutnaVrijednost_1">42932.38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KUDELJNJAK jednostavno društvo s ograničenom odgovornošću za ugostiteljstvo zastupanog po punomoćniku Andrijana Kudeljnjak</item>
    </izvorni_sadrzaj>
    <derivirana_varijabla naziv="DomainObject.Predmet.ProtuStrankaListFormated_1">
      <item>KUDELJNJAK jednostavno društvo s ograničenom odgovornošću za ugostiteljstvo zastupanog po punomoćniku Andrijana Kudeljnjak</item>
    </derivirana_varijabla>
  </DomainObject.Predmet.ProtuStrankaListFormated>
  <DomainObject.Predmet.ProtuStrankaListFormatedOIB>
    <izvorni_sadrzaj>
      <item>KUDELJNJAK jednostavno društvo s ograničenom odgovornošću za ugostiteljstvo, OIB 18225149452 zastupanog po punomoćniku Andrijana Kudeljnjak</item>
    </izvorni_sadrzaj>
    <derivirana_varijabla naziv="DomainObject.Predmet.ProtuStrankaListFormatedOIB_1">
      <item>KUDELJNJAK jednostavno društvo s ograničenom odgovornošću za ugostiteljstvo, OIB 18225149452 zastupanog po punomoćniku Andrijana Kudeljnjak</item>
    </derivirana_varijabla>
  </DomainObject.Predmet.ProtuStrankaListFormatedOIB>
  <DomainObject.Predmet.ProtuStrankaListFormatedWithAdress>
    <izvorni_sadrzaj>
      <item>KUDELJNJAK jednostavno društvo s ograničenom odgovornošću za ugostiteljstvo, Gornja Višnjica 20, 42250 Gornja Višnjica zastupanog po punomoćniku Andrijana Kudeljnjak</item>
    </izvorni_sadrzaj>
    <derivirana_varijabla naziv="DomainObject.Predmet.ProtuStrankaListFormatedWithAdress_1">
      <item>KUDELJNJAK jednostavno društvo s ograničenom odgovornošću za ugostiteljstvo, Gornja Višnjica 20, 42250 Gornja Višnjica zastupanog po punomoćniku Andrijana Kudeljnjak</item>
    </derivirana_varijabla>
  </DomainObject.Predmet.ProtuStrankaListFormatedWithAdress>
  <DomainObject.Predmet.ProtuStrankaListFormatedWithAdressOIB>
    <izvorni_sadrzaj>
      <item>KUDELJNJAK jednostavno društvo s ograničenom odgovornošću za ugostiteljstvo, OIB 18225149452, Gornja Višnjica 20, 42250 Gornja Višnjica zastupanog po punomoćniku Andrijana Kudeljnjak</item>
    </izvorni_sadrzaj>
    <derivirana_varijabla naziv="DomainObject.Predmet.ProtuStrankaListFormatedWithAdressOIB_1">
      <item>KUDELJNJAK jednostavno društvo s ograničenom odgovornošću za ugostiteljstvo, OIB 18225149452, Gornja Višnjica 20, 42250 Gornja Višnjica zastupanog po punomoćniku Andrijana Kudeljnjak</item>
    </derivirana_varijabla>
  </DomainObject.Predmet.ProtuStrankaListFormatedWithAdressOIB>
  <DomainObject.Predmet.ProtuStrankaListNazivFormated>
    <izvorni_sadrzaj>
      <item>KUDELJNJAK jednostavno društvo s ograničenom odgovornošću za ugostiteljstvo</item>
    </izvorni_sadrzaj>
    <derivirana_varijabla naziv="DomainObject.Predmet.ProtuStrankaListNazivFormated_1">
      <item>KUDELJNJAK jednostavno društvo s ograničenom odgovornošću za ugostiteljstvo</item>
    </derivirana_varijabla>
  </DomainObject.Predmet.ProtuStrankaListNazivFormated>
  <DomainObject.Predmet.ProtuStrankaListNazivFormatedOIB>
    <izvorni_sadrzaj>
      <item>KUDELJNJAK jednostavno društvo s ograničenom odgovornošću za ugostiteljstvo, OIB 18225149452</item>
    </izvorni_sadrzaj>
    <derivirana_varijabla naziv="DomainObject.Predmet.ProtuStrankaListNazivFormatedOIB_1">
      <item>KUDELJNJAK jednostavno društvo s ograničenom odgovornošću za ugostiteljstvo, OIB 18225149452</item>
    </derivirana_varijabla>
  </DomainObject.Predmet.ProtuStrankaListNazivFormatedOIB>
  <DomainObject.Predmet.OstaliListFormated>
    <izvorni_sadrzaj>
      <item>Andrijana Kudeljnjak punomoćnica sudionika u postupku KUDELJNJAK jednostavno društvo s ograničenom odgovornošću za ugostiteljstvo</item>
      <item>Policijska postaja Varaždin</item>
    </izvorni_sadrzaj>
    <derivirana_varijabla naziv="DomainObject.Predmet.OstaliListFormated_1">
      <item>Andrijana Kudeljnjak punomoćnica sudionika u postupku KUDELJNJAK jednostavno društvo s ograničenom odgovornošću za ugostiteljstvo</item>
      <item>Policijska postaja Varaždin</item>
    </derivirana_varijabla>
  </DomainObject.Predmet.OstaliListFormated>
  <DomainObject.Predmet.OstaliListFormatedOIB>
    <izvorni_sadrzaj>
      <item>Andrijana Kudeljnjak, OIB 36227890316 punomoćnica sudionika u postupku KUDELJNJAK jednostavno društvo s ograničenom odgovornošću za ugostiteljstvo</item>
      <item>Policijska postaja Varaždin</item>
    </izvorni_sadrzaj>
    <derivirana_varijabla naziv="DomainObject.Predmet.OstaliListFormatedOIB_1">
      <item>Andrijana Kudeljnjak, OIB 36227890316 punomoćnica sudionika u postupku KUDELJNJAK jednostavno društvo s ograničenom odgovornošću za ugostiteljstvo</item>
      <item>Policijska postaja Varaždin</item>
    </derivirana_varijabla>
  </DomainObject.Predmet.OstaliListFormatedOIB>
  <DomainObject.Predmet.OstaliListFormatedWithAdress>
    <izvorni_sadrzaj>
      <item>Andrijana Kudeljnjak, Gornja Višnjica 20, 42250 Gornja Višnjica punomoćnica sudionika u postupku KUDELJNJAK jednostavno društvo s ograničenom odgovornošću za ugostiteljstvo</item>
      <item>Policijska postaja Varaždin, Augusta Cesarca 18, 42000 Varaždin</item>
    </izvorni_sadrzaj>
    <derivirana_varijabla naziv="DomainObject.Predmet.OstaliListFormatedWithAdress_1">
      <item>Andrijana Kudeljnjak, Gornja Višnjica 20, 42250 Gornja Višnjica punomoćnica sudionika u postupku KUDELJNJAK jednostavno društvo s ograničenom odgovornošću za ugostiteljstvo</item>
      <item>Policijska postaja Varaždin, Augusta Cesarca 18, 42000 Varaždin</item>
    </derivirana_varijabla>
  </DomainObject.Predmet.OstaliListFormatedWithAdress>
  <DomainObject.Predmet.OstaliListFormatedWithAdressOIB>
    <izvorni_sadrzaj>
      <item>Andrijana Kudeljnjak, OIB 36227890316, Gornja Višnjica 20, 42250 Gornja Višnjica punomoćnica sudionika u postupku KUDELJNJAK jednostavno društvo s ograničenom odgovornošću za ugostiteljstvo</item>
      <item>Policijska postaja Varaždin, Augusta Cesarca 18, 42000 Varaždin</item>
    </izvorni_sadrzaj>
    <derivirana_varijabla naziv="DomainObject.Predmet.OstaliListFormatedWithAdressOIB_1">
      <item>Andrijana Kudeljnjak, OIB 36227890316, Gornja Višnjica 20, 42250 Gornja Višnjica punomoćnica sudionika u postupku KUDELJNJAK jednostavno društvo s ograničenom odgovornošću za ugostiteljstvo</item>
      <item>Policijska postaja Varaždin, Augusta Cesarca 18, 42000 Varaždin</item>
    </derivirana_varijabla>
  </DomainObject.Predmet.OstaliListFormatedWithAdressOIB>
  <DomainObject.Predmet.OstaliListNazivFormated>
    <izvorni_sadrzaj>
      <item>Andrijana Kudeljnjak</item>
      <item>Policijska postaja Varaždin</item>
    </izvorni_sadrzaj>
    <derivirana_varijabla naziv="DomainObject.Predmet.OstaliListNazivFormated_1">
      <item>Andrijana Kudeljnjak</item>
      <item>Policijska postaja Varaždin</item>
    </derivirana_varijabla>
  </DomainObject.Predmet.OstaliListNazivFormated>
  <DomainObject.Predmet.OstaliListNazivFormatedOIB>
    <izvorni_sadrzaj>
      <item>Andrijana Kudeljnjak, OIB 36227890316</item>
      <item>Policijska postaja Varaždin</item>
    </izvorni_sadrzaj>
    <derivirana_varijabla naziv="DomainObject.Predmet.OstaliListNazivFormatedOIB_1">
      <item>Andrijana Kudeljnjak, OIB 36227890316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>St-261/2022-9</izvorni_sadrzaj>
    <derivirana_varijabla naziv="DomainObject.PoslovniBrojDokumenta_1">St-261/2022-9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KUDELJNJAK jednostavno društvo s ograničenom odgovornošću za ugostiteljstvo</izvorni_sadrzaj>
    <derivirana_varijabla naziv="DomainObject.Predmet.ProtustrankaIDrugi_1">KUDELJNJAK jednostavno društvo s ograničenom odgovornošću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KUDELJNJAK jednostavno društvo s ograničenom odgovornošću za ugostiteljstvo, OIB 18225149452, Gornja Višnjica 20, 42250 Gornja Višnjica</izvorni_sadrzaj>
    <derivirana_varijabla naziv="DomainObject.Predmet.ProtustrankaIDrugiAdressOIB_1">KUDELJNJAK jednostavno društvo s ograničenom odgovornošću za ugostiteljstvo, OIB 18225149452, Gornja Višnjica 20, 42250 Gornja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KUDELJNJAK jednostavno društvo s ograničenom odgovornošću za ugostiteljstvo</item>
      <item>Financijska agencija</item>
      <item>Andrijana Kudeljnjak</item>
      <item>Policijska postaja Varaždin</item>
    </izvorni_sadrzaj>
    <derivirana_varijabla naziv="DomainObject.Predmet.SudioniciListNaziv_1">
      <item>KUDELJNJAK jednostavno društvo s ograničenom odgovornošću za ugostiteljstvo</item>
      <item>Financijska agencija</item>
      <item>Andrijana Kudeljnjak</item>
      <item>Policijska postaja Varaždin</item>
    </derivirana_varijabla>
  </DomainObject.Predmet.SudioniciListNaziv>
  <DomainObject.Predmet.SudioniciListAdressOIB>
    <izvorni_sadrzaj>
      <item>KUDELJNJAK jednostavno društvo s ograničenom odgovornošću za ugostiteljstvo, OIB 18225149452, Gornja Višnjica 20,42250 Gornja Višnjica</item>
      <item>Financijska agencija, OIB 85821130368, A.CESARCA 2,42000 Varaždin</item>
      <item>Andrijana Kudeljnjak, OIB 36227890316, Gornja Višnjica 20,42250 Gornja Višnjica</item>
      <item>Policijska postaja Varaždin, Augusta Cesarca 18,42000 Varaždin</item>
    </izvorni_sadrzaj>
    <derivirana_varijabla naziv="DomainObject.Predmet.SudioniciListAdressOIB_1">
      <item>KUDELJNJAK jednostavno društvo s ograničenom odgovornošću za ugostiteljstvo, OIB 18225149452, Gornja Višnjica 20,42250 Gornja Višnjica</item>
      <item>Financijska agencija, OIB 85821130368, A.CESARCA 2,42000 Varaždin</item>
      <item>Andrijana Kudeljnjak, OIB 36227890316, Gornja Višnjica 20,42250 Gornja Višnjica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18225149452</item>
      <item>, OIB 85821130368</item>
      <item>, OIB 36227890316</item>
      <item>, OIB null</item>
    </izvorni_sadrzaj>
    <derivirana_varijabla naziv="DomainObject.Predmet.SudioniciListNazivOIB_1">
      <item>, OIB 18225149452</item>
      <item>, OIB 85821130368</item>
      <item>, OIB 36227890316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kolovoza 2022.</izvorni_sadrzaj>
    <derivirana_varijabla naziv="DomainObject.Predmet.DatumPocetkaProcesa_1">8.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EC430-A201-4860-8744-1818D9464F3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312</properties:Words>
  <properties:Characters>1703</properties:Characters>
  <properties:Lines>84</properties:Lines>
  <properties:Paragraphs>34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2022-08-09T07:54:00Z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2022-09-05T07:10:00Z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St-261/2022-9 / Zapisnik - Ročište radi izjašnjenja o prijedlogu za otvaranje steč.post (St-261-22-9 Zapisnik od 5.9.22 -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